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8C5" w:rsidRDefault="00B328C5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</w:t>
      </w:r>
    </w:p>
    <w:p w:rsidR="00B328C5" w:rsidRPr="00A90D8D" w:rsidRDefault="00B328C5" w:rsidP="00E258F5">
      <w:pPr>
        <w:ind w:right="250"/>
        <w:jc w:val="right"/>
        <w:rPr>
          <w:b/>
          <w:i/>
          <w:lang w:val="ru-RU"/>
        </w:rPr>
      </w:pPr>
      <w:r w:rsidRPr="00A90D8D">
        <w:rPr>
          <w:b/>
          <w:i/>
          <w:lang w:val="ru-RU"/>
        </w:rPr>
        <w:t>Образец № 3.4.</w:t>
      </w:r>
    </w:p>
    <w:p w:rsidR="00B328C5" w:rsidRPr="00A90D8D" w:rsidRDefault="00B328C5" w:rsidP="00E258F5">
      <w:pPr>
        <w:ind w:right="250"/>
        <w:jc w:val="right"/>
        <w:rPr>
          <w:b/>
          <w:i/>
          <w:lang w:val="ru-RU"/>
        </w:rPr>
      </w:pPr>
    </w:p>
    <w:p w:rsidR="00B328C5" w:rsidRPr="00A90D8D" w:rsidRDefault="00B328C5" w:rsidP="00E258F5">
      <w:pPr>
        <w:ind w:right="250"/>
        <w:jc w:val="right"/>
        <w:rPr>
          <w:b/>
          <w:i/>
          <w:lang w:val="ru-RU"/>
        </w:rPr>
      </w:pPr>
    </w:p>
    <w:p w:rsidR="00B328C5" w:rsidRPr="00A90D8D" w:rsidRDefault="00B328C5" w:rsidP="00E258F5">
      <w:pPr>
        <w:ind w:right="250"/>
        <w:jc w:val="center"/>
        <w:rPr>
          <w:b/>
          <w:lang w:val="ru-RU"/>
        </w:rPr>
      </w:pPr>
      <w:r w:rsidRPr="00A90D8D">
        <w:rPr>
          <w:b/>
          <w:lang w:val="ru-RU"/>
        </w:rPr>
        <w:t>ДЕКЛАРАЦИЯ</w:t>
      </w:r>
    </w:p>
    <w:p w:rsidR="00B328C5" w:rsidRPr="00A90D8D" w:rsidRDefault="00B328C5" w:rsidP="00E258F5">
      <w:pPr>
        <w:ind w:right="250"/>
        <w:jc w:val="center"/>
        <w:rPr>
          <w:b/>
          <w:lang w:val="ru-RU"/>
        </w:rPr>
      </w:pPr>
      <w:r w:rsidRPr="00A90D8D">
        <w:rPr>
          <w:b/>
          <w:lang w:val="ru-RU"/>
        </w:rPr>
        <w:t>за конфиденциалност по чл. 102 от ЗОП</w:t>
      </w:r>
    </w:p>
    <w:p w:rsidR="00B328C5" w:rsidRPr="00A90D8D" w:rsidRDefault="00B328C5" w:rsidP="00E258F5">
      <w:pPr>
        <w:ind w:right="250"/>
        <w:jc w:val="both"/>
        <w:rPr>
          <w:lang w:val="ru-RU"/>
        </w:rPr>
      </w:pPr>
    </w:p>
    <w:p w:rsidR="00B328C5" w:rsidRPr="00A90D8D" w:rsidRDefault="00B328C5" w:rsidP="00E258F5">
      <w:pPr>
        <w:ind w:right="250"/>
        <w:jc w:val="both"/>
        <w:rPr>
          <w:lang w:val="ru-RU"/>
        </w:rPr>
      </w:pPr>
      <w:r w:rsidRPr="00A90D8D">
        <w:rPr>
          <w:lang w:val="ru-RU"/>
        </w:rPr>
        <w:t>Подписаният/ата …………………………………………………………………………</w:t>
      </w:r>
    </w:p>
    <w:p w:rsidR="00B328C5" w:rsidRPr="00A90D8D" w:rsidRDefault="00B328C5" w:rsidP="00E258F5">
      <w:pPr>
        <w:ind w:right="250"/>
        <w:jc w:val="both"/>
        <w:rPr>
          <w:lang w:val="ru-RU"/>
        </w:rPr>
      </w:pPr>
      <w:r w:rsidRPr="00A90D8D">
        <w:rPr>
          <w:lang w:val="ru-RU"/>
        </w:rPr>
        <w:t xml:space="preserve">                                                            (трите имена)</w:t>
      </w:r>
    </w:p>
    <w:p w:rsidR="00B328C5" w:rsidRPr="00A90D8D" w:rsidRDefault="00B328C5" w:rsidP="00E258F5">
      <w:pPr>
        <w:ind w:right="250"/>
        <w:jc w:val="both"/>
        <w:rPr>
          <w:lang w:val="ru-RU"/>
        </w:rPr>
      </w:pPr>
      <w:r w:rsidRPr="00A90D8D">
        <w:rPr>
          <w:lang w:val="ru-RU"/>
        </w:rPr>
        <w:t>данни по документ за самоличност ………………………………………………..……</w:t>
      </w:r>
    </w:p>
    <w:p w:rsidR="00B328C5" w:rsidRPr="00A90D8D" w:rsidRDefault="00B328C5" w:rsidP="00E258F5">
      <w:pPr>
        <w:ind w:right="250"/>
        <w:jc w:val="center"/>
        <w:rPr>
          <w:lang w:val="ru-RU"/>
        </w:rPr>
      </w:pPr>
      <w:r w:rsidRPr="00A90D8D">
        <w:rPr>
          <w:lang w:val="ru-RU"/>
        </w:rPr>
        <w:t>(номер на лична карта, дата, орган и място на издаването)</w:t>
      </w:r>
    </w:p>
    <w:p w:rsidR="00B328C5" w:rsidRPr="00A90D8D" w:rsidRDefault="00B328C5" w:rsidP="00E258F5">
      <w:pPr>
        <w:ind w:right="250"/>
        <w:jc w:val="center"/>
        <w:rPr>
          <w:lang w:val="ru-RU"/>
        </w:rPr>
      </w:pPr>
      <w:r w:rsidRPr="00A90D8D">
        <w:rPr>
          <w:lang w:val="ru-RU"/>
        </w:rPr>
        <w:t>в качеството си на ……………..…………………………………………..……………                                                         (длъжност)</w:t>
      </w:r>
    </w:p>
    <w:p w:rsidR="00B328C5" w:rsidRPr="00A90D8D" w:rsidRDefault="00B328C5" w:rsidP="00E258F5">
      <w:pPr>
        <w:ind w:right="250"/>
        <w:jc w:val="both"/>
        <w:rPr>
          <w:lang w:val="ru-RU"/>
        </w:rPr>
      </w:pPr>
      <w:r w:rsidRPr="00A90D8D">
        <w:rPr>
          <w:lang w:val="ru-RU"/>
        </w:rPr>
        <w:t>на…………………………………………………………………………………………</w:t>
      </w:r>
    </w:p>
    <w:p w:rsidR="00B328C5" w:rsidRPr="00A90D8D" w:rsidRDefault="00B328C5" w:rsidP="00E258F5">
      <w:pPr>
        <w:ind w:right="250"/>
        <w:jc w:val="center"/>
        <w:rPr>
          <w:lang w:val="ru-RU"/>
        </w:rPr>
      </w:pPr>
      <w:r w:rsidRPr="00A90D8D">
        <w:rPr>
          <w:lang w:val="ru-RU"/>
        </w:rPr>
        <w:t>(наименование на участника),</w:t>
      </w:r>
    </w:p>
    <w:p w:rsidR="00B328C5" w:rsidRPr="00E258F5" w:rsidRDefault="00B328C5" w:rsidP="00E258F5">
      <w:pPr>
        <w:rPr>
          <w:lang w:val="ru-RU"/>
        </w:rPr>
      </w:pPr>
      <w:r w:rsidRPr="00A90D8D">
        <w:rPr>
          <w:lang w:val="ru-RU"/>
        </w:rPr>
        <w:t xml:space="preserve">ЕИК/БУЛСТАТ .................................................. – участник в обществена поръчка с предмет: </w:t>
      </w:r>
    </w:p>
    <w:p w:rsidR="00B328C5" w:rsidRPr="00C86D84" w:rsidRDefault="00B328C5" w:rsidP="00E258F5">
      <w:pPr>
        <w:ind w:right="250"/>
        <w:jc w:val="center"/>
        <w:rPr>
          <w:b/>
        </w:rPr>
      </w:pPr>
      <w:r w:rsidRPr="00C86D84">
        <w:rPr>
          <w:b/>
          <w:lang w:val="ru-RU"/>
        </w:rPr>
        <w:t xml:space="preserve"> </w:t>
      </w:r>
      <w:r w:rsidRPr="00C86D84">
        <w:rPr>
          <w:b/>
        </w:rPr>
        <w:t>„Упражняване на строителен надзор</w:t>
      </w:r>
      <w:r w:rsidRPr="00C86D84">
        <w:rPr>
          <w:b/>
          <w:color w:val="000000"/>
        </w:rPr>
        <w:t xml:space="preserve"> при изпълнение на</w:t>
      </w:r>
      <w:r w:rsidRPr="00C86D84">
        <w:rPr>
          <w:b/>
          <w:color w:val="000000"/>
          <w:lang w:val="ru-RU"/>
        </w:rPr>
        <w:t xml:space="preserve"> </w:t>
      </w:r>
      <w:r w:rsidRPr="00C86D84">
        <w:rPr>
          <w:b/>
          <w:color w:val="000000"/>
        </w:rPr>
        <w:t>СМР на</w:t>
      </w:r>
      <w:r w:rsidRPr="00C86D84">
        <w:rPr>
          <w:b/>
          <w:color w:val="000000"/>
          <w:lang w:val="ru-RU"/>
        </w:rPr>
        <w:t xml:space="preserve"> </w:t>
      </w:r>
      <w:r w:rsidRPr="00C86D84">
        <w:rPr>
          <w:b/>
          <w:color w:val="000000"/>
        </w:rPr>
        <w:t>обект: „</w:t>
      </w:r>
      <w:r w:rsidRPr="00C86D84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</w:p>
    <w:p w:rsidR="00B328C5" w:rsidRPr="00A90D8D" w:rsidRDefault="00B328C5" w:rsidP="00E258F5">
      <w:pPr>
        <w:ind w:right="250"/>
        <w:jc w:val="center"/>
        <w:rPr>
          <w:lang w:val="ru-RU"/>
        </w:rPr>
      </w:pPr>
    </w:p>
    <w:p w:rsidR="00B328C5" w:rsidRPr="00A90D8D" w:rsidRDefault="00B328C5" w:rsidP="00E258F5">
      <w:pPr>
        <w:ind w:right="250"/>
        <w:jc w:val="center"/>
        <w:rPr>
          <w:b/>
          <w:lang w:val="ru-RU"/>
        </w:rPr>
      </w:pPr>
      <w:r w:rsidRPr="00A90D8D">
        <w:rPr>
          <w:b/>
          <w:lang w:val="ru-RU"/>
        </w:rPr>
        <w:t>ДЕКЛАРИРАМ:</w:t>
      </w:r>
    </w:p>
    <w:p w:rsidR="00B328C5" w:rsidRPr="00A90D8D" w:rsidRDefault="00B328C5" w:rsidP="00E258F5">
      <w:pPr>
        <w:ind w:right="250"/>
        <w:jc w:val="both"/>
        <w:rPr>
          <w:lang w:val="ru-RU"/>
        </w:rPr>
      </w:pPr>
    </w:p>
    <w:p w:rsidR="00B328C5" w:rsidRPr="00A90D8D" w:rsidRDefault="00B328C5" w:rsidP="00E258F5">
      <w:pPr>
        <w:ind w:right="250" w:firstLine="708"/>
        <w:jc w:val="both"/>
        <w:rPr>
          <w:lang w:val="ru-RU"/>
        </w:rPr>
      </w:pPr>
      <w:r w:rsidRPr="00A90D8D">
        <w:rPr>
          <w:lang w:val="ru-RU"/>
        </w:rPr>
        <w:t>1. Информацията, съдържаща се в …………………….. (</w:t>
      </w:r>
      <w:r w:rsidRPr="00A90D8D">
        <w:rPr>
          <w:i/>
          <w:lang w:val="ru-RU"/>
        </w:rPr>
        <w:t>посочват се конкретна част/части от офертата</w:t>
      </w:r>
      <w:r w:rsidRPr="00A90D8D">
        <w:rPr>
          <w:lang w:val="ru-RU"/>
        </w:rPr>
        <w:t>) от офертата, да се счита за конфиденциална, тъй като съдържа търговска тайна.</w:t>
      </w:r>
    </w:p>
    <w:p w:rsidR="00B328C5" w:rsidRPr="00A90D8D" w:rsidRDefault="00B328C5" w:rsidP="00E258F5">
      <w:pPr>
        <w:ind w:right="250"/>
        <w:jc w:val="both"/>
        <w:rPr>
          <w:lang w:val="ru-RU"/>
        </w:rPr>
      </w:pPr>
    </w:p>
    <w:p w:rsidR="00B328C5" w:rsidRPr="00A90D8D" w:rsidRDefault="00B328C5" w:rsidP="00E258F5">
      <w:pPr>
        <w:ind w:right="250" w:firstLine="708"/>
        <w:jc w:val="both"/>
        <w:rPr>
          <w:lang w:val="ru-RU"/>
        </w:rPr>
      </w:pPr>
      <w:r w:rsidRPr="00A90D8D">
        <w:rPr>
          <w:lang w:val="ru-RU"/>
        </w:rPr>
        <w:t>2. Не бихме желали информацията по т. 1 да бъде разкривана от възложителя, освен в предвидените от закона случаи.</w:t>
      </w:r>
    </w:p>
    <w:p w:rsidR="00B328C5" w:rsidRPr="00A90D8D" w:rsidRDefault="00B328C5" w:rsidP="00E258F5">
      <w:pPr>
        <w:ind w:right="250"/>
        <w:jc w:val="both"/>
        <w:rPr>
          <w:lang w:val="ru-RU"/>
        </w:rPr>
      </w:pPr>
    </w:p>
    <w:p w:rsidR="00B328C5" w:rsidRPr="00A90D8D" w:rsidRDefault="00B328C5" w:rsidP="00E258F5">
      <w:pPr>
        <w:ind w:right="250"/>
        <w:jc w:val="both"/>
        <w:rPr>
          <w:b/>
          <w:lang w:val="ru-RU"/>
        </w:rPr>
      </w:pPr>
    </w:p>
    <w:p w:rsidR="00B328C5" w:rsidRPr="00A90D8D" w:rsidRDefault="00B328C5" w:rsidP="00E258F5">
      <w:pPr>
        <w:ind w:right="250"/>
        <w:jc w:val="both"/>
        <w:rPr>
          <w:b/>
          <w:lang w:val="ru-RU"/>
        </w:rPr>
      </w:pPr>
    </w:p>
    <w:p w:rsidR="00B328C5" w:rsidRPr="00A90D8D" w:rsidRDefault="00B328C5" w:rsidP="00E258F5">
      <w:pPr>
        <w:ind w:right="250"/>
        <w:jc w:val="both"/>
        <w:rPr>
          <w:b/>
          <w:lang w:val="ru-RU"/>
        </w:rPr>
      </w:pPr>
    </w:p>
    <w:p w:rsidR="00B328C5" w:rsidRPr="00A90D8D" w:rsidRDefault="00B328C5" w:rsidP="00E258F5">
      <w:pPr>
        <w:ind w:right="250"/>
        <w:jc w:val="both"/>
        <w:rPr>
          <w:b/>
          <w:lang w:val="ru-RU"/>
        </w:rPr>
      </w:pPr>
      <w:r w:rsidRPr="00A90D8D">
        <w:rPr>
          <w:b/>
          <w:lang w:val="ru-RU"/>
        </w:rPr>
        <w:t xml:space="preserve">Дата: .............           </w:t>
      </w:r>
      <w:r w:rsidRPr="00A90D8D">
        <w:rPr>
          <w:b/>
          <w:lang w:val="ru-RU"/>
        </w:rPr>
        <w:tab/>
        <w:t xml:space="preserve">                                               </w:t>
      </w:r>
      <w:r w:rsidRPr="00A90D8D">
        <w:rPr>
          <w:b/>
          <w:lang w:val="ru-RU"/>
        </w:rPr>
        <w:tab/>
        <w:t>Подпис:………….</w:t>
      </w:r>
    </w:p>
    <w:p w:rsidR="00B328C5" w:rsidRPr="00A90D8D" w:rsidRDefault="00B328C5" w:rsidP="00E258F5">
      <w:pPr>
        <w:ind w:right="250"/>
        <w:jc w:val="both"/>
        <w:rPr>
          <w:b/>
          <w:lang w:val="ru-RU"/>
        </w:rPr>
      </w:pPr>
    </w:p>
    <w:p w:rsidR="00B328C5" w:rsidRPr="00A90D8D" w:rsidRDefault="00B328C5" w:rsidP="00E258F5">
      <w:pPr>
        <w:ind w:right="250"/>
        <w:jc w:val="right"/>
        <w:rPr>
          <w:b/>
          <w:lang w:val="ru-RU"/>
        </w:rPr>
      </w:pPr>
    </w:p>
    <w:p w:rsidR="00B328C5" w:rsidRPr="00A90D8D" w:rsidRDefault="00B328C5" w:rsidP="00E258F5">
      <w:pPr>
        <w:ind w:right="250"/>
        <w:jc w:val="right"/>
        <w:rPr>
          <w:b/>
          <w:lang w:val="ru-RU"/>
        </w:rPr>
      </w:pPr>
    </w:p>
    <w:p w:rsidR="00B328C5" w:rsidRPr="00A90D8D" w:rsidRDefault="00B328C5" w:rsidP="00E258F5">
      <w:pPr>
        <w:ind w:right="249"/>
        <w:jc w:val="both"/>
        <w:rPr>
          <w:i/>
          <w:lang w:val="ru-RU"/>
        </w:rPr>
      </w:pPr>
      <w:r w:rsidRPr="00A90D8D">
        <w:rPr>
          <w:b/>
          <w:i/>
          <w:lang w:val="ru-RU"/>
        </w:rPr>
        <w:t xml:space="preserve">*Забележка: </w:t>
      </w:r>
      <w:r w:rsidRPr="00A90D8D">
        <w:rPr>
          <w:i/>
          <w:lang w:val="ru-RU"/>
        </w:rPr>
        <w:t xml:space="preserve">Декларацията по чл. 102 от ЗОП не е задължителна част от офертата, като същата се представя по преценка на всеки участник и при наличие на основания за това. </w:t>
      </w:r>
    </w:p>
    <w:p w:rsidR="00B328C5" w:rsidRPr="00A90D8D" w:rsidRDefault="00B328C5" w:rsidP="00E258F5">
      <w:pPr>
        <w:ind w:right="249"/>
        <w:jc w:val="both"/>
        <w:rPr>
          <w:lang w:val="ru-RU"/>
        </w:rPr>
      </w:pPr>
      <w:r w:rsidRPr="00A90D8D">
        <w:rPr>
          <w:b/>
          <w:i/>
          <w:lang w:val="ru-RU"/>
        </w:rPr>
        <w:t xml:space="preserve">** Забележка: </w:t>
      </w:r>
      <w:r w:rsidRPr="00A90D8D">
        <w:rPr>
          <w:i/>
          <w:lang w:val="ru-RU"/>
        </w:rPr>
        <w:t xml:space="preserve">Съгласно чл.120, ал.2 от ЗОП: ,,Участниците не могат да се позовават на </w:t>
      </w:r>
      <w:r w:rsidRPr="00A90D8D">
        <w:rPr>
          <w:i/>
          <w:bdr w:val="none" w:sz="0" w:space="0" w:color="auto" w:frame="1"/>
          <w:shd w:val="clear" w:color="auto" w:fill="FFFFFF"/>
          <w:lang w:val="ru-RU"/>
        </w:rPr>
        <w:t>конфиденциалност</w:t>
      </w:r>
      <w:r w:rsidRPr="00A90D8D">
        <w:rPr>
          <w:i/>
          <w:lang w:val="ru-RU"/>
        </w:rPr>
        <w:t xml:space="preserve"> по отношение на предложенията от офертите им, които подлежат на оценка</w:t>
      </w:r>
      <w:r w:rsidRPr="00A90D8D">
        <w:rPr>
          <w:lang w:val="ru-RU"/>
        </w:rPr>
        <w:t>.“</w:t>
      </w:r>
    </w:p>
    <w:p w:rsidR="00B328C5" w:rsidRPr="00A90D8D" w:rsidRDefault="00B328C5" w:rsidP="00E258F5">
      <w:pPr>
        <w:ind w:right="249"/>
        <w:jc w:val="both"/>
        <w:rPr>
          <w:lang w:val="ru-RU"/>
        </w:rPr>
      </w:pPr>
    </w:p>
    <w:p w:rsidR="00B328C5" w:rsidRPr="00E258F5" w:rsidRDefault="00B328C5">
      <w:pPr>
        <w:shd w:val="clear" w:color="auto" w:fill="FFFFFF"/>
        <w:spacing w:line="276" w:lineRule="auto"/>
        <w:jc w:val="center"/>
        <w:outlineLvl w:val="0"/>
        <w:rPr>
          <w:b/>
          <w:lang w:val="ru-RU"/>
        </w:rPr>
      </w:pPr>
    </w:p>
    <w:sectPr w:rsidR="00B328C5" w:rsidRPr="00E258F5" w:rsidSect="000F380F">
      <w:headerReference w:type="default" r:id="rId6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8C5" w:rsidRDefault="00B328C5" w:rsidP="000F380F">
      <w:r>
        <w:separator/>
      </w:r>
    </w:p>
  </w:endnote>
  <w:endnote w:type="continuationSeparator" w:id="0">
    <w:p w:rsidR="00B328C5" w:rsidRDefault="00B328C5" w:rsidP="000F3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8C5" w:rsidRDefault="00B328C5" w:rsidP="000F380F">
      <w:r>
        <w:separator/>
      </w:r>
    </w:p>
  </w:footnote>
  <w:footnote w:type="continuationSeparator" w:id="0">
    <w:p w:rsidR="00B328C5" w:rsidRDefault="00B328C5" w:rsidP="000F38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8C5" w:rsidRDefault="00B328C5" w:rsidP="00767BC0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B328C5" w:rsidRPr="00186747" w:rsidRDefault="00B328C5" w:rsidP="00B43254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обект:</w:t>
    </w:r>
  </w:p>
  <w:p w:rsidR="00B328C5" w:rsidRDefault="00B328C5" w:rsidP="00B43254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B328C5" w:rsidRPr="00B43254" w:rsidRDefault="00B328C5" w:rsidP="00767BC0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020EC3"/>
    <w:rsid w:val="000D0E08"/>
    <w:rsid w:val="000F05ED"/>
    <w:rsid w:val="000F380F"/>
    <w:rsid w:val="000F5429"/>
    <w:rsid w:val="00184412"/>
    <w:rsid w:val="00186747"/>
    <w:rsid w:val="001C614C"/>
    <w:rsid w:val="001D20AA"/>
    <w:rsid w:val="001E4E7B"/>
    <w:rsid w:val="001F6DFE"/>
    <w:rsid w:val="0021494F"/>
    <w:rsid w:val="00220F6B"/>
    <w:rsid w:val="00267E4F"/>
    <w:rsid w:val="0029341A"/>
    <w:rsid w:val="00296509"/>
    <w:rsid w:val="002C7F46"/>
    <w:rsid w:val="00302CDD"/>
    <w:rsid w:val="003C161F"/>
    <w:rsid w:val="00412CD9"/>
    <w:rsid w:val="004550D3"/>
    <w:rsid w:val="00461C1E"/>
    <w:rsid w:val="00477CCF"/>
    <w:rsid w:val="004A0AFD"/>
    <w:rsid w:val="004A76CE"/>
    <w:rsid w:val="004C0DD7"/>
    <w:rsid w:val="005102BD"/>
    <w:rsid w:val="00520374"/>
    <w:rsid w:val="0055068D"/>
    <w:rsid w:val="00567F3E"/>
    <w:rsid w:val="005739D1"/>
    <w:rsid w:val="00580022"/>
    <w:rsid w:val="0058335E"/>
    <w:rsid w:val="00595F3B"/>
    <w:rsid w:val="00597C51"/>
    <w:rsid w:val="005B4EDE"/>
    <w:rsid w:val="005D194D"/>
    <w:rsid w:val="005E7220"/>
    <w:rsid w:val="00603526"/>
    <w:rsid w:val="00661A3D"/>
    <w:rsid w:val="00680BCB"/>
    <w:rsid w:val="00680E69"/>
    <w:rsid w:val="006C08F5"/>
    <w:rsid w:val="006C6574"/>
    <w:rsid w:val="007342D7"/>
    <w:rsid w:val="0075368D"/>
    <w:rsid w:val="00763C37"/>
    <w:rsid w:val="00767BC0"/>
    <w:rsid w:val="00777CFA"/>
    <w:rsid w:val="00784F9E"/>
    <w:rsid w:val="00791A6B"/>
    <w:rsid w:val="007C1BCC"/>
    <w:rsid w:val="007C3873"/>
    <w:rsid w:val="007D1985"/>
    <w:rsid w:val="007E13AA"/>
    <w:rsid w:val="007F23C8"/>
    <w:rsid w:val="007F54FB"/>
    <w:rsid w:val="00816A12"/>
    <w:rsid w:val="00852C6D"/>
    <w:rsid w:val="0086700C"/>
    <w:rsid w:val="008760C5"/>
    <w:rsid w:val="008C5177"/>
    <w:rsid w:val="00946191"/>
    <w:rsid w:val="00972B4A"/>
    <w:rsid w:val="009F41C6"/>
    <w:rsid w:val="00A26036"/>
    <w:rsid w:val="00A66C69"/>
    <w:rsid w:val="00A67A31"/>
    <w:rsid w:val="00A705CC"/>
    <w:rsid w:val="00A90D8D"/>
    <w:rsid w:val="00AB6CBD"/>
    <w:rsid w:val="00AC08D6"/>
    <w:rsid w:val="00AD7893"/>
    <w:rsid w:val="00B1103C"/>
    <w:rsid w:val="00B328C5"/>
    <w:rsid w:val="00B43254"/>
    <w:rsid w:val="00B656B0"/>
    <w:rsid w:val="00B66288"/>
    <w:rsid w:val="00B87BA1"/>
    <w:rsid w:val="00BD65D1"/>
    <w:rsid w:val="00BD739E"/>
    <w:rsid w:val="00C0341A"/>
    <w:rsid w:val="00C34CFB"/>
    <w:rsid w:val="00C375D5"/>
    <w:rsid w:val="00C41C69"/>
    <w:rsid w:val="00C86D84"/>
    <w:rsid w:val="00C90D99"/>
    <w:rsid w:val="00C96655"/>
    <w:rsid w:val="00CB3008"/>
    <w:rsid w:val="00CB4FC6"/>
    <w:rsid w:val="00CD2810"/>
    <w:rsid w:val="00CD47F1"/>
    <w:rsid w:val="00CF0F50"/>
    <w:rsid w:val="00CF32D3"/>
    <w:rsid w:val="00D15036"/>
    <w:rsid w:val="00D43934"/>
    <w:rsid w:val="00D61FD5"/>
    <w:rsid w:val="00DA1766"/>
    <w:rsid w:val="00DC0417"/>
    <w:rsid w:val="00DD076D"/>
    <w:rsid w:val="00DD4729"/>
    <w:rsid w:val="00E258F5"/>
    <w:rsid w:val="00E35439"/>
    <w:rsid w:val="00EA06F5"/>
    <w:rsid w:val="00EA5236"/>
    <w:rsid w:val="00EB03CB"/>
    <w:rsid w:val="00EF34CA"/>
    <w:rsid w:val="00F30274"/>
    <w:rsid w:val="00F60B77"/>
    <w:rsid w:val="00F92408"/>
    <w:rsid w:val="00F977E9"/>
    <w:rsid w:val="00FB2B43"/>
    <w:rsid w:val="00FB3C78"/>
    <w:rsid w:val="00FD1696"/>
    <w:rsid w:val="00FE0296"/>
    <w:rsid w:val="09803AAE"/>
    <w:rsid w:val="0C3A2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8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0F38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380F"/>
    <w:rPr>
      <w:rFonts w:ascii="Tahoma" w:hAnsi="Tahoma" w:cs="Tahoma"/>
      <w:sz w:val="16"/>
      <w:szCs w:val="16"/>
      <w:lang w:val="bg-BG" w:eastAsia="bg-BG"/>
    </w:rPr>
  </w:style>
  <w:style w:type="paragraph" w:styleId="CommentText">
    <w:name w:val="annotation text"/>
    <w:basedOn w:val="Normal"/>
    <w:link w:val="CommentTextChar"/>
    <w:uiPriority w:val="99"/>
    <w:rsid w:val="000F38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F380F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F3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F380F"/>
    <w:rPr>
      <w:b/>
      <w:bCs/>
    </w:rPr>
  </w:style>
  <w:style w:type="paragraph" w:styleId="Footer">
    <w:name w:val="footer"/>
    <w:basedOn w:val="Normal"/>
    <w:link w:val="FooterChar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rsid w:val="000F380F"/>
    <w:rPr>
      <w:rFonts w:cs="Times New Roman"/>
      <w:sz w:val="16"/>
      <w:szCs w:val="16"/>
    </w:rPr>
  </w:style>
  <w:style w:type="paragraph" w:customStyle="1" w:styleId="CharCharChar2">
    <w:name w:val="Char Char Char2"/>
    <w:basedOn w:val="Normal"/>
    <w:uiPriority w:val="99"/>
    <w:rsid w:val="000F380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">
    <w:name w:val="Основен текст_"/>
    <w:link w:val="1"/>
    <w:uiPriority w:val="99"/>
    <w:locked/>
    <w:rsid w:val="000F380F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0F380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0F380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Normal"/>
    <w:link w:val="ListParagraphChar"/>
    <w:uiPriority w:val="99"/>
    <w:rsid w:val="000F380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0F380F"/>
    <w:rPr>
      <w:rFonts w:ascii="Times New Roman" w:hAnsi="Times New Roman"/>
      <w:sz w:val="20"/>
      <w:lang w:val="en-AU" w:eastAsia="bg-BG"/>
    </w:rPr>
  </w:style>
  <w:style w:type="character" w:styleId="Hyperlink">
    <w:name w:val="Hyperlink"/>
    <w:basedOn w:val="DefaultParagraphFont"/>
    <w:uiPriority w:val="99"/>
    <w:rsid w:val="00767B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227</Words>
  <Characters>1300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6</dc:title>
  <dc:subject/>
  <dc:creator>Diana</dc:creator>
  <cp:keywords/>
  <dc:description/>
  <cp:lastModifiedBy>ISKAR 7</cp:lastModifiedBy>
  <cp:revision>5</cp:revision>
  <dcterms:created xsi:type="dcterms:W3CDTF">2018-10-31T13:52:00Z</dcterms:created>
  <dcterms:modified xsi:type="dcterms:W3CDTF">2018-10-31T13:54:00Z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